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9459A" w:rsidP="00894E18" w:rsidRDefault="00894E18" w14:paraId="1DA4BFF3" w14:textId="1175B0EA">
      <w:pPr>
        <w:jc w:val="right"/>
        <w:rPr>
          <w:i/>
          <w:iCs/>
          <w:sz w:val="20"/>
          <w:szCs w:val="20"/>
        </w:rPr>
      </w:pPr>
      <w:r w:rsidRPr="00894E18">
        <w:rPr>
          <w:i/>
          <w:iCs/>
          <w:sz w:val="20"/>
          <w:szCs w:val="20"/>
        </w:rPr>
        <w:t>Załącznik nr 4</w:t>
      </w:r>
    </w:p>
    <w:p w:rsidR="00894E18" w:rsidP="00894E18" w:rsidRDefault="00894E18" w14:paraId="6B10CE7B" w14:textId="7ECE3DD7">
      <w:pPr>
        <w:jc w:val="right"/>
        <w:rPr>
          <w:i/>
          <w:iCs/>
          <w:sz w:val="20"/>
          <w:szCs w:val="20"/>
        </w:rPr>
      </w:pPr>
    </w:p>
    <w:p w:rsidRPr="006912B1" w:rsidR="00894E18" w:rsidP="00894E18" w:rsidRDefault="00894E18" w14:paraId="58637F33" w14:textId="77777777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</w:rPr>
      </w:pPr>
      <w:r w:rsidRPr="006912B1">
        <w:rPr>
          <w:rFonts w:asciiTheme="minorHAnsi" w:hAnsiTheme="minorHAnsi"/>
          <w:color w:val="000000"/>
        </w:rPr>
        <w:t xml:space="preserve">Dotyczy zapytania ofertowego nr </w:t>
      </w:r>
      <w:r>
        <w:rPr>
          <w:rFonts w:asciiTheme="minorHAnsi" w:hAnsiTheme="minorHAnsi"/>
          <w:b/>
          <w:color w:val="000000"/>
        </w:rPr>
        <w:t xml:space="preserve">1/2026 </w:t>
      </w:r>
      <w:r w:rsidRPr="006912B1">
        <w:rPr>
          <w:rFonts w:asciiTheme="minorHAnsi" w:hAnsiTheme="minorHAnsi"/>
          <w:color w:val="000000"/>
        </w:rPr>
        <w:t>w ramach projektu</w:t>
      </w:r>
      <w:r w:rsidRPr="006912B1">
        <w:rPr>
          <w:rFonts w:asciiTheme="minorHAnsi" w:hAnsiTheme="minorHAnsi"/>
        </w:rPr>
        <w:t xml:space="preserve"> pn. </w:t>
      </w:r>
      <w:r w:rsidRPr="006912B1">
        <w:rPr>
          <w:rFonts w:asciiTheme="minorHAnsi" w:hAnsiTheme="minorHAnsi"/>
          <w:b/>
          <w:bCs/>
        </w:rPr>
        <w:t xml:space="preserve">„Podniesienie jakości edukacji, obejmujące rozwój kompetencji kluczowych w Szkole Podstawowej nr 158 w Zespole Szkolno-Przedszkolnym nr 6 w Łodzi” </w:t>
      </w:r>
      <w:r w:rsidRPr="006912B1">
        <w:rPr>
          <w:rFonts w:asciiTheme="minorHAnsi" w:hAnsiTheme="minorHAnsi"/>
        </w:rPr>
        <w:t xml:space="preserve">WSPÓŁFINANSOWANEGO ZE ŚRODKÓW EUROPEJSKIEGO FUNDUSZU SPOŁECZNEGO PLUS W RAMACH PROGRAMU REGIONALNEGO FUNDUSZE EUROPEJSKIE DLA ŁÓDZKIEGO </w:t>
      </w:r>
      <w:r w:rsidRPr="006912B1">
        <w:rPr>
          <w:rFonts w:asciiTheme="minorHAnsi" w:hAnsiTheme="minorHAnsi"/>
          <w:color w:val="000000"/>
        </w:rPr>
        <w:t xml:space="preserve">2021-2027. </w:t>
      </w:r>
    </w:p>
    <w:p w:rsidRPr="00894E18" w:rsidR="00894E18" w:rsidP="00894E18" w:rsidRDefault="00894E18" w14:paraId="414BA4BA" w14:textId="77777777">
      <w:pPr>
        <w:pStyle w:val="Textbody"/>
        <w:rPr>
          <w:rFonts w:asciiTheme="minorHAnsi" w:hAnsiTheme="minorHAnsi"/>
          <w:b/>
          <w:sz w:val="20"/>
          <w:szCs w:val="20"/>
        </w:rPr>
      </w:pPr>
    </w:p>
    <w:p w:rsidRPr="00894E18" w:rsidR="00894E18" w:rsidP="00894E18" w:rsidRDefault="00894E18" w14:paraId="0DFB55A8" w14:textId="77777777">
      <w:pPr>
        <w:pStyle w:val="Textbody"/>
        <w:jc w:val="center"/>
        <w:rPr>
          <w:rFonts w:asciiTheme="minorHAnsi" w:hAnsiTheme="minorHAnsi"/>
          <w:b/>
        </w:rPr>
      </w:pPr>
      <w:r w:rsidRPr="00894E18">
        <w:rPr>
          <w:rFonts w:asciiTheme="minorHAnsi" w:hAnsiTheme="minorHAnsi"/>
          <w:b/>
        </w:rPr>
        <w:t>FORMULARZ OFERTY</w:t>
      </w:r>
    </w:p>
    <w:p w:rsidRPr="00894E18" w:rsidR="00894E18" w:rsidP="00894E18" w:rsidRDefault="00894E18" w14:paraId="7E11B896" w14:textId="77777777">
      <w:pPr>
        <w:pStyle w:val="Textbody"/>
        <w:ind w:left="426" w:hanging="426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I.      </w:t>
      </w:r>
      <w:r w:rsidRPr="00894E18">
        <w:rPr>
          <w:rFonts w:asciiTheme="minorHAnsi" w:hAnsiTheme="minorHAnsi"/>
        </w:rPr>
        <w:t> Dane Wykonawcy oraz dane do kontaktu (wszystkie pola obowiązkowe)</w:t>
      </w:r>
    </w:p>
    <w:p w:rsidRPr="00894E18" w:rsidR="00894E18" w:rsidP="00894E18" w:rsidRDefault="00894E18" w14:paraId="08E3594B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Nazwa: ………………………………………………………………………</w:t>
      </w:r>
    </w:p>
    <w:p w:rsidRPr="00894E18" w:rsidR="00894E18" w:rsidP="00894E18" w:rsidRDefault="00894E18" w14:paraId="14E53D08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Adres:  ………………………………………………………………………</w:t>
      </w:r>
    </w:p>
    <w:p w:rsidRPr="00894E18" w:rsidR="00894E18" w:rsidP="00894E18" w:rsidRDefault="00894E18" w14:paraId="39632AE2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NIP …………………………….. Regon …………………………………….</w:t>
      </w:r>
    </w:p>
    <w:p w:rsidR="00894E18" w:rsidP="00894E18" w:rsidRDefault="00894E18" w14:paraId="0F1CA4F6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Telefon: ……………………………………………… E-mail:  …………………………………………………</w:t>
      </w:r>
    </w:p>
    <w:p w:rsidR="00894E18" w:rsidP="00894E18" w:rsidRDefault="00894E18" w14:paraId="3710B947" w14:textId="77777777">
      <w:pPr>
        <w:pStyle w:val="Textbody"/>
        <w:rPr>
          <w:rFonts w:asciiTheme="minorHAnsi" w:hAnsiTheme="minorHAnsi"/>
        </w:rPr>
      </w:pPr>
    </w:p>
    <w:p w:rsidRPr="00894E18" w:rsidR="00894E18" w:rsidP="00894E18" w:rsidRDefault="00894E18" w14:paraId="0206C8B2" w14:textId="569C287F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II. </w:t>
      </w:r>
      <w:r w:rsidRPr="00894E18">
        <w:rPr>
          <w:rFonts w:asciiTheme="minorHAnsi" w:hAnsiTheme="minorHAnsi"/>
        </w:rPr>
        <w:t xml:space="preserve">W odpowiedzi na zapytanie ofertowe z dnia 03.04.2026 roku oferuję dostawę przedmiotu zamówienia - </w:t>
      </w:r>
      <w:r w:rsidRPr="00894E18">
        <w:rPr>
          <w:rFonts w:eastAsia="Arial" w:cs="Arial" w:asciiTheme="minorHAnsi" w:hAnsiTheme="minorHAnsi"/>
          <w:color w:val="000000" w:themeColor="text1"/>
        </w:rPr>
        <w:t xml:space="preserve">Część </w:t>
      </w:r>
      <w:r w:rsidR="001763F6">
        <w:rPr>
          <w:rFonts w:eastAsia="Arial" w:cs="Arial" w:asciiTheme="minorHAnsi" w:hAnsiTheme="minorHAnsi"/>
          <w:color w:val="000000" w:themeColor="text1"/>
        </w:rPr>
        <w:t>II</w:t>
      </w:r>
      <w:r w:rsidRPr="00894E18">
        <w:rPr>
          <w:rFonts w:eastAsia="Arial" w:cs="Arial" w:asciiTheme="minorHAnsi" w:hAnsiTheme="minorHAnsi"/>
          <w:color w:val="000000" w:themeColor="text1"/>
        </w:rPr>
        <w:t>I: Dostawa</w:t>
      </w:r>
      <w:r w:rsidR="001763F6">
        <w:rPr>
          <w:rFonts w:eastAsia="Arial" w:cs="Arial" w:asciiTheme="minorHAnsi" w:hAnsiTheme="minorHAnsi"/>
          <w:color w:val="000000" w:themeColor="text1"/>
        </w:rPr>
        <w:t xml:space="preserve"> pomocy dydaktycznych</w:t>
      </w:r>
      <w:r w:rsidRPr="00894E18">
        <w:rPr>
          <w:rFonts w:eastAsia="Arial" w:cs="Arial" w:asciiTheme="minorHAnsi" w:hAnsiTheme="minorHAnsi"/>
          <w:color w:val="000000" w:themeColor="text1"/>
        </w:rPr>
        <w:t>,</w:t>
      </w:r>
      <w:r>
        <w:rPr>
          <w:rFonts w:asciiTheme="minorHAnsi" w:hAnsiTheme="minorHAnsi"/>
        </w:rPr>
        <w:t xml:space="preserve"> </w:t>
      </w:r>
      <w:r w:rsidRPr="00894E18">
        <w:rPr>
          <w:rFonts w:asciiTheme="minorHAnsi" w:hAnsiTheme="minorHAnsi"/>
        </w:rPr>
        <w:t>za cenę:</w:t>
      </w:r>
    </w:p>
    <w:p w:rsidRPr="00894E18" w:rsidR="00894E18" w:rsidP="00894E18" w:rsidRDefault="00894E18" w14:paraId="594E12EE" w14:textId="77777777">
      <w:pPr>
        <w:pStyle w:val="Textbody"/>
        <w:spacing w:line="240" w:lineRule="auto"/>
        <w:jc w:val="both"/>
        <w:rPr>
          <w:rFonts w:asciiTheme="minorHAnsi" w:hAnsiTheme="minorHAnsi"/>
          <w:b/>
          <w:bCs/>
        </w:rPr>
      </w:pPr>
    </w:p>
    <w:p w:rsidRPr="00894E18" w:rsidR="00894E18" w:rsidP="00894E18" w:rsidRDefault="00894E18" w14:paraId="23390C22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1. …………………………………………………………………. zł netto</w:t>
      </w:r>
    </w:p>
    <w:p w:rsidRPr="00894E18" w:rsidR="00894E18" w:rsidP="00894E18" w:rsidRDefault="00894E18" w14:paraId="5E932C65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…………………………………………………………………..…. zł brutto</w:t>
      </w:r>
    </w:p>
    <w:p w:rsidR="00894E18" w:rsidP="00894E18" w:rsidRDefault="00894E18" w14:paraId="4F1B19CC" w14:textId="27FB48FF">
      <w:pPr>
        <w:pStyle w:val="Textbody"/>
        <w:spacing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(słownie: …………………………………………………………………….…………………..……….. zł brutto)</w:t>
      </w:r>
    </w:p>
    <w:p w:rsidRPr="00894E18" w:rsidR="00894E18" w:rsidP="00894E18" w:rsidRDefault="00894E18" w14:paraId="43BB3EE7" w14:textId="0168F705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32D918CA" w14:textId="29EC2462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633C9CB1" w14:textId="27540B05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5E3774B0" w14:textId="108474C8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4480E543" w14:textId="1FE8158E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258FB6BD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5DB991A8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520430" w:rsidR="00894E18" w:rsidP="00894E18" w:rsidRDefault="00894E18" w14:paraId="17E0BCFD" w14:textId="77777777">
      <w:pPr>
        <w:pStyle w:val="Textbody"/>
        <w:jc w:val="both"/>
        <w:rPr>
          <w:rFonts w:asciiTheme="minorHAnsi" w:hAnsiTheme="minorHAnsi"/>
          <w:iCs/>
        </w:rPr>
      </w:pPr>
    </w:p>
    <w:p w:rsidRPr="00474996" w:rsidR="00894E18" w:rsidP="00894E18" w:rsidRDefault="00894E18" w14:paraId="6DC54CD6" w14:textId="77777777">
      <w:pPr>
        <w:pStyle w:val="Textbody"/>
        <w:ind w:left="72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siatki1jasnaakcent4"/>
        <w:tblW w:w="9059" w:type="dxa"/>
        <w:tblLayout w:type="fixed"/>
        <w:tblLook w:val="04A0" w:firstRow="1" w:lastRow="0" w:firstColumn="1" w:lastColumn="0" w:noHBand="0" w:noVBand="1"/>
      </w:tblPr>
      <w:tblGrid>
        <w:gridCol w:w="540"/>
        <w:gridCol w:w="1996"/>
        <w:gridCol w:w="1699"/>
        <w:gridCol w:w="555"/>
        <w:gridCol w:w="842"/>
        <w:gridCol w:w="932"/>
        <w:gridCol w:w="1160"/>
        <w:gridCol w:w="1335"/>
      </w:tblGrid>
      <w:tr w:rsidR="00FF7A03" w:rsidTr="2024FA2F" w14:paraId="432491CF" w14:textId="2B7D34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40" w:type="dxa"/>
            <w:tcMar/>
          </w:tcPr>
          <w:p w:rsidRPr="00520430" w:rsidR="00FF7A03" w:rsidP="000B0B55" w:rsidRDefault="00FF7A03" w14:paraId="10019BFC" w14:textId="77777777">
            <w:pPr>
              <w:pStyle w:val="Textbody"/>
              <w:jc w:val="center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Lp.</w:t>
            </w:r>
          </w:p>
        </w:tc>
        <w:tc>
          <w:tcPr>
            <w:tcW w:w="1996" w:type="dxa"/>
            <w:tcMar/>
          </w:tcPr>
          <w:p w:rsidRPr="00520430" w:rsidR="00FF7A03" w:rsidP="000B0B55" w:rsidRDefault="00FF7A03" w14:paraId="28C9C31A" w14:textId="77777777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Nazwa produktu</w:t>
            </w:r>
          </w:p>
        </w:tc>
        <w:tc>
          <w:tcPr>
            <w:tcW w:w="1699" w:type="dxa"/>
            <w:tcMar/>
          </w:tcPr>
          <w:p w:rsidR="7A3E8BCC" w:rsidP="2D882D9F" w:rsidRDefault="7A3E8BCC" w14:paraId="0D0C0FCD" w14:textId="720C0F86">
            <w:pPr>
              <w:pStyle w:val="Textbody"/>
              <w:jc w:val="center"/>
              <w:rPr>
                <w:rFonts w:ascii="Aptos" w:hAnsi="Aptos" w:asciiTheme="minorAscii" w:hAnsiTheme="minorAscii"/>
                <w:color w:val="0F4761" w:themeColor="accent1" w:themeTint="FF" w:themeShade="BF"/>
              </w:rPr>
            </w:pPr>
            <w:r w:rsidRPr="2D882D9F" w:rsidR="7A3E8BCC">
              <w:rPr>
                <w:rFonts w:ascii="Aptos" w:hAnsi="Aptos" w:asciiTheme="minorAscii" w:hAnsiTheme="minorAscii"/>
                <w:color w:val="0F4761" w:themeColor="accent1" w:themeTint="FF" w:themeShade="BF"/>
              </w:rPr>
              <w:t>Nazwa własna produktu</w:t>
            </w:r>
          </w:p>
        </w:tc>
        <w:tc>
          <w:tcPr>
            <w:tcW w:w="555" w:type="dxa"/>
            <w:tcMar/>
          </w:tcPr>
          <w:p w:rsidRPr="00520430" w:rsidR="00FF7A03" w:rsidP="000B0B55" w:rsidRDefault="00FF7A03" w14:paraId="5F4E8AE5" w14:textId="77777777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Ilość</w:t>
            </w:r>
          </w:p>
        </w:tc>
        <w:tc>
          <w:tcPr>
            <w:tcW w:w="842" w:type="dxa"/>
            <w:tcMar/>
          </w:tcPr>
          <w:p w:rsidRPr="00520430" w:rsidR="00FF7A03" w:rsidP="2D882D9F" w:rsidRDefault="00FF7A03" w14:paraId="633353D9" w14:textId="5CD33B85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asciiTheme="minorAscii" w:hAnsiTheme="minorAscii"/>
                <w:color w:val="0F4761" w:themeColor="accent1" w:themeShade="BF"/>
              </w:rPr>
            </w:pPr>
            <w:r w:rsidRPr="2D882D9F" w:rsidR="00FF7A03">
              <w:rPr>
                <w:rFonts w:ascii="Aptos" w:hAnsi="Aptos" w:asciiTheme="minorAscii" w:hAnsiTheme="minorAscii"/>
                <w:color w:val="0F4761" w:themeColor="accent1" w:themeTint="FF" w:themeShade="BF"/>
              </w:rPr>
              <w:t>Cena netto</w:t>
            </w:r>
            <w:r w:rsidRPr="2D882D9F" w:rsidR="00FF7A03">
              <w:rPr>
                <w:rFonts w:ascii="Aptos" w:hAnsi="Aptos" w:asciiTheme="minorAscii" w:hAnsiTheme="minorAscii"/>
                <w:color w:val="0F4761" w:themeColor="accent1" w:themeTint="FF" w:themeShade="BF"/>
              </w:rPr>
              <w:t xml:space="preserve"> </w:t>
            </w:r>
          </w:p>
        </w:tc>
        <w:tc>
          <w:tcPr>
            <w:tcW w:w="932" w:type="dxa"/>
            <w:tcMar/>
          </w:tcPr>
          <w:p w:rsidR="00FF7A03" w:rsidP="000B0B55" w:rsidRDefault="00FF7A03" w14:paraId="1608DE82" w14:textId="284096E6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</w:rPr>
              <w:t xml:space="preserve">Cena brutto </w:t>
            </w:r>
          </w:p>
        </w:tc>
        <w:tc>
          <w:tcPr>
            <w:tcW w:w="1160" w:type="dxa"/>
            <w:tcMar/>
          </w:tcPr>
          <w:p w:rsidR="00FF7A03" w:rsidP="000B0B55" w:rsidRDefault="00FF7A03" w14:paraId="6662F3D6" w14:textId="43993DC6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</w:rPr>
              <w:t xml:space="preserve">Wartość netto </w:t>
            </w:r>
          </w:p>
        </w:tc>
        <w:tc>
          <w:tcPr>
            <w:tcW w:w="1335" w:type="dxa"/>
            <w:tcMar/>
          </w:tcPr>
          <w:p w:rsidR="00FF7A03" w:rsidP="000B0B55" w:rsidRDefault="00FF7A03" w14:paraId="7D45B345" w14:textId="70519EC0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</w:rPr>
              <w:t xml:space="preserve">Wartość brutto </w:t>
            </w:r>
          </w:p>
        </w:tc>
      </w:tr>
      <w:tr w:rsidRPr="00474996" w:rsidR="00FF7A03" w:rsidTr="2024FA2F" w14:paraId="79AC7E91" w14:textId="75FB63BC">
        <w:trPr>
          <w:trHeight w:val="300"/>
        </w:trPr>
        <w:tc>
          <w:tcPr>
            <w:tcW w:w="540" w:type="dxa"/>
            <w:tcMar/>
          </w:tcPr>
          <w:p w:rsidRPr="00292989" w:rsidR="00FF7A03" w:rsidP="000B0B55" w:rsidRDefault="00FF7A03" w14:paraId="6CFA9434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9298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996" w:type="dxa"/>
            <w:tcMar/>
          </w:tcPr>
          <w:p w:rsidRPr="00474996" w:rsidR="00FF7A03" w:rsidP="000B0B55" w:rsidRDefault="00FF7A03" w14:paraId="64147F35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03FED">
              <w:rPr>
                <w:rFonts w:asciiTheme="minorHAnsi" w:hAnsiTheme="minorHAnsi"/>
                <w:sz w:val="22"/>
                <w:szCs w:val="22"/>
              </w:rPr>
              <w:t>Cyfrowe zasoby - Robot edukacyjny</w:t>
            </w:r>
          </w:p>
        </w:tc>
        <w:tc>
          <w:tcPr>
            <w:tcW w:w="1699" w:type="dxa"/>
            <w:tcMar/>
          </w:tcPr>
          <w:p w:rsidR="2D882D9F" w:rsidP="2D882D9F" w:rsidRDefault="2D882D9F" w14:paraId="063C6389" w14:textId="45011207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Pr="00474996" w:rsidR="00FF7A03" w:rsidP="000B0B55" w:rsidRDefault="00FF7A03" w14:paraId="0160F8E3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842" w:type="dxa"/>
            <w:tcMar/>
          </w:tcPr>
          <w:p w:rsidRPr="00BF52CF" w:rsidR="00FF7A03" w:rsidP="000B0B55" w:rsidRDefault="00FF7A03" w14:paraId="6279E754" w14:textId="73683BB8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32" w:type="dxa"/>
            <w:tcMar/>
          </w:tcPr>
          <w:p w:rsidRPr="00BF52CF" w:rsidR="00FF7A03" w:rsidP="000B0B55" w:rsidRDefault="00FF7A03" w14:paraId="374F51A6" w14:textId="7777777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60" w:type="dxa"/>
            <w:tcMar/>
          </w:tcPr>
          <w:p w:rsidRPr="00BF52CF" w:rsidR="00FF7A03" w:rsidP="000B0B55" w:rsidRDefault="00FF7A03" w14:paraId="66B5AA09" w14:textId="7777777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35" w:type="dxa"/>
            <w:tcMar/>
          </w:tcPr>
          <w:p w:rsidRPr="00BF52CF" w:rsidR="00FF7A03" w:rsidP="000B0B55" w:rsidRDefault="00FF7A03" w14:paraId="482E254C" w14:textId="7777777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Pr="00474996" w:rsidR="00FF7A03" w:rsidTr="2024FA2F" w14:paraId="7A675309" w14:textId="2D59B425">
        <w:trPr>
          <w:trHeight w:val="300"/>
        </w:trPr>
        <w:tc>
          <w:tcPr>
            <w:tcW w:w="540" w:type="dxa"/>
            <w:tcMar/>
          </w:tcPr>
          <w:p w:rsidRPr="00292989" w:rsidR="00FF7A03" w:rsidP="000B0B55" w:rsidRDefault="00FF7A03" w14:paraId="698086F2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9298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996" w:type="dxa"/>
            <w:tcMar/>
          </w:tcPr>
          <w:p w:rsidRPr="00474996" w:rsidR="00FF7A03" w:rsidP="000B0B55" w:rsidRDefault="00FF7A03" w14:paraId="02C5DEF0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939F0">
              <w:rPr>
                <w:rFonts w:asciiTheme="minorHAnsi" w:hAnsiTheme="minorHAnsi"/>
                <w:sz w:val="22"/>
                <w:szCs w:val="22"/>
              </w:rPr>
              <w:t xml:space="preserve">Mata edukacyjna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kompatybilna z robotem edukacyjnym  </w:t>
            </w:r>
          </w:p>
        </w:tc>
        <w:tc>
          <w:tcPr>
            <w:tcW w:w="1699" w:type="dxa"/>
            <w:tcMar/>
          </w:tcPr>
          <w:p w:rsidR="2D882D9F" w:rsidP="2D882D9F" w:rsidRDefault="2D882D9F" w14:paraId="40BA5F72" w14:textId="72362226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Pr="00474996" w:rsidR="00FF7A03" w:rsidP="000B0B55" w:rsidRDefault="00FF7A03" w14:paraId="7C065BAD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842" w:type="dxa"/>
            <w:tcMar/>
          </w:tcPr>
          <w:p w:rsidRPr="00292989" w:rsidR="00FF7A03" w:rsidP="000B0B55" w:rsidRDefault="00FF7A03" w14:paraId="74FBC952" w14:textId="016D709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32" w:type="dxa"/>
            <w:tcMar/>
          </w:tcPr>
          <w:p w:rsidRPr="00292989" w:rsidR="00FF7A03" w:rsidP="000B0B55" w:rsidRDefault="00FF7A03" w14:paraId="7D457ECC" w14:textId="7777777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60" w:type="dxa"/>
            <w:tcMar/>
          </w:tcPr>
          <w:p w:rsidRPr="00292989" w:rsidR="00FF7A03" w:rsidP="000B0B55" w:rsidRDefault="00FF7A03" w14:paraId="2787DB76" w14:textId="7777777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35" w:type="dxa"/>
            <w:tcMar/>
          </w:tcPr>
          <w:p w:rsidRPr="00292989" w:rsidR="00FF7A03" w:rsidP="000B0B55" w:rsidRDefault="00FF7A03" w14:paraId="6560B99E" w14:textId="7777777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Pr="001E2420" w:rsidR="00FF7A03" w:rsidTr="2024FA2F" w14:paraId="68BE04C0" w14:textId="4ABDDBDB">
        <w:trPr>
          <w:trHeight w:val="300"/>
        </w:trPr>
        <w:tc>
          <w:tcPr>
            <w:tcW w:w="540" w:type="dxa"/>
            <w:tcMar/>
          </w:tcPr>
          <w:p w:rsidRPr="001E2420" w:rsidR="00FF7A03" w:rsidP="000B0B55" w:rsidRDefault="00FF7A03" w14:paraId="68E97109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E242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996" w:type="dxa"/>
            <w:tcMar/>
          </w:tcPr>
          <w:p w:rsidRPr="001E2420" w:rsidR="00FF7A03" w:rsidP="000B0B55" w:rsidRDefault="00FF7A03" w14:paraId="5EA24E58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1E2420">
              <w:rPr>
                <w:rFonts w:asciiTheme="minorHAnsi" w:hAnsiTheme="minorHAnsi"/>
                <w:sz w:val="22"/>
                <w:szCs w:val="22"/>
              </w:rPr>
              <w:t xml:space="preserve">Mata edukacyjna kompatybilna z robotem edukacyjnym  </w:t>
            </w:r>
          </w:p>
        </w:tc>
        <w:tc>
          <w:tcPr>
            <w:tcW w:w="1699" w:type="dxa"/>
            <w:tcMar/>
          </w:tcPr>
          <w:p w:rsidR="2D882D9F" w:rsidP="2D882D9F" w:rsidRDefault="2D882D9F" w14:paraId="5EE1BC81" w14:textId="3A153587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Pr="001E2420" w:rsidR="00FF7A03" w:rsidP="000B0B55" w:rsidRDefault="00FF7A03" w14:paraId="13A46B46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1E2420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842" w:type="dxa"/>
            <w:tcMar/>
          </w:tcPr>
          <w:p w:rsidRPr="001E2420" w:rsidR="00FF7A03" w:rsidP="000B0B55" w:rsidRDefault="00FF7A03" w14:paraId="1ADB43A0" w14:textId="593A37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32" w:type="dxa"/>
            <w:tcMar/>
          </w:tcPr>
          <w:p w:rsidRPr="001E2420" w:rsidR="00FF7A03" w:rsidP="000B0B55" w:rsidRDefault="00FF7A03" w14:paraId="1EAA35B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60" w:type="dxa"/>
            <w:tcMar/>
          </w:tcPr>
          <w:p w:rsidRPr="001E2420" w:rsidR="00FF7A03" w:rsidP="000B0B55" w:rsidRDefault="00FF7A03" w14:paraId="369026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35" w:type="dxa"/>
            <w:tcMar/>
          </w:tcPr>
          <w:p w:rsidRPr="001E2420" w:rsidR="00FF7A03" w:rsidP="000B0B55" w:rsidRDefault="00FF7A03" w14:paraId="70A84B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Pr="001E2420" w:rsidR="00FF7A03" w:rsidTr="2024FA2F" w14:paraId="2C1FD564" w14:textId="035BEFA2">
        <w:trPr>
          <w:trHeight w:val="1646"/>
        </w:trPr>
        <w:tc>
          <w:tcPr>
            <w:tcW w:w="540" w:type="dxa"/>
            <w:tcMar/>
          </w:tcPr>
          <w:p w:rsidRPr="001E2420" w:rsidR="00FF7A03" w:rsidP="000B0B55" w:rsidRDefault="00FF7A03" w14:paraId="5CC9195B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996" w:type="dxa"/>
            <w:tcMar/>
          </w:tcPr>
          <w:p w:rsidRPr="001E2420" w:rsidR="00FF7A03" w:rsidP="000B0B55" w:rsidRDefault="00FF7A03" w14:paraId="29DEAF92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7C61">
              <w:rPr>
                <w:rFonts w:asciiTheme="minorHAnsi" w:hAnsiTheme="minorHAnsi"/>
                <w:sz w:val="22"/>
                <w:szCs w:val="22"/>
              </w:rPr>
              <w:t xml:space="preserve">Multimedialne oprogramowanie edukacyjne do nauki liczenia - klasa </w:t>
            </w:r>
            <w:r>
              <w:rPr>
                <w:rFonts w:asciiTheme="minorHAnsi" w:hAnsiTheme="minorHAnsi"/>
                <w:sz w:val="22"/>
                <w:szCs w:val="22"/>
              </w:rPr>
              <w:t>I</w:t>
            </w:r>
          </w:p>
        </w:tc>
        <w:tc>
          <w:tcPr>
            <w:tcW w:w="1699" w:type="dxa"/>
            <w:tcMar/>
          </w:tcPr>
          <w:p w:rsidR="2D882D9F" w:rsidP="2D882D9F" w:rsidRDefault="2D882D9F" w14:paraId="06C95C86" w14:textId="1863E2BC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Pr="001E2420" w:rsidR="00FF7A03" w:rsidP="000B0B55" w:rsidRDefault="00FF7A03" w14:paraId="5F024303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2B7C61" w:rsidR="00FF7A03" w:rsidP="000B0B55" w:rsidRDefault="00FF7A03" w14:paraId="74D1B529" w14:textId="3EF8A9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  <w:sz w:val="22"/>
                <w:szCs w:val="22"/>
              </w:rPr>
            </w:pPr>
          </w:p>
        </w:tc>
        <w:tc>
          <w:tcPr>
            <w:tcW w:w="932" w:type="dxa"/>
            <w:tcMar/>
          </w:tcPr>
          <w:p w:rsidRPr="002B7C61" w:rsidR="00FF7A03" w:rsidP="000B0B55" w:rsidRDefault="00FF7A03" w14:paraId="5D5619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  <w:sz w:val="22"/>
                <w:szCs w:val="22"/>
              </w:rPr>
            </w:pPr>
          </w:p>
        </w:tc>
        <w:tc>
          <w:tcPr>
            <w:tcW w:w="1160" w:type="dxa"/>
            <w:tcMar/>
          </w:tcPr>
          <w:p w:rsidRPr="002B7C61" w:rsidR="00FF7A03" w:rsidP="000B0B55" w:rsidRDefault="00FF7A03" w14:paraId="23C311F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  <w:sz w:val="22"/>
                <w:szCs w:val="22"/>
              </w:rPr>
            </w:pPr>
          </w:p>
        </w:tc>
        <w:tc>
          <w:tcPr>
            <w:tcW w:w="1335" w:type="dxa"/>
            <w:tcMar/>
          </w:tcPr>
          <w:p w:rsidRPr="002B7C61" w:rsidR="00FF7A03" w:rsidP="000B0B55" w:rsidRDefault="00FF7A03" w14:paraId="7904C6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  <w:sz w:val="22"/>
                <w:szCs w:val="22"/>
              </w:rPr>
            </w:pPr>
          </w:p>
        </w:tc>
      </w:tr>
      <w:tr w:rsidRPr="001E2420" w:rsidR="00FF7A03" w:rsidTr="2024FA2F" w14:paraId="50C80E03" w14:textId="473D6D16">
        <w:trPr>
          <w:trHeight w:val="1727"/>
        </w:trPr>
        <w:tc>
          <w:tcPr>
            <w:tcW w:w="540" w:type="dxa"/>
            <w:tcMar/>
          </w:tcPr>
          <w:p w:rsidR="00FF7A03" w:rsidP="000B0B55" w:rsidRDefault="00FF7A03" w14:paraId="5C4A1B98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996" w:type="dxa"/>
            <w:tcMar/>
          </w:tcPr>
          <w:p w:rsidRPr="002B7C61" w:rsidR="00FF7A03" w:rsidP="000B0B55" w:rsidRDefault="00FF7A03" w14:paraId="22116DE3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7C61">
              <w:rPr>
                <w:rFonts w:asciiTheme="minorHAnsi" w:hAnsiTheme="minorHAnsi"/>
                <w:sz w:val="22"/>
                <w:szCs w:val="22"/>
              </w:rPr>
              <w:t xml:space="preserve">Multimedialne oprogramowanie edukacyjne do nauki liczenia - klasa </w:t>
            </w:r>
            <w:r>
              <w:rPr>
                <w:rFonts w:asciiTheme="minorHAnsi" w:hAnsiTheme="minorHAnsi"/>
                <w:sz w:val="22"/>
                <w:szCs w:val="22"/>
              </w:rPr>
              <w:t>II</w:t>
            </w:r>
          </w:p>
        </w:tc>
        <w:tc>
          <w:tcPr>
            <w:tcW w:w="1699" w:type="dxa"/>
            <w:tcMar/>
          </w:tcPr>
          <w:p w:rsidR="2D882D9F" w:rsidP="2D882D9F" w:rsidRDefault="2D882D9F" w14:paraId="3AAF5C30" w14:textId="693A72C7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11B164E0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5D779CD2" w14:textId="79CB90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4D56354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4B28141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1A8EBA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153FDDB9" w14:textId="7083CB53">
        <w:trPr>
          <w:trHeight w:val="1681"/>
        </w:trPr>
        <w:tc>
          <w:tcPr>
            <w:tcW w:w="540" w:type="dxa"/>
            <w:tcMar/>
          </w:tcPr>
          <w:p w:rsidR="00FF7A03" w:rsidP="000B0B55" w:rsidRDefault="00FF7A03" w14:paraId="25CE6E3F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996" w:type="dxa"/>
            <w:tcMar/>
          </w:tcPr>
          <w:p w:rsidRPr="002B7C61" w:rsidR="00FF7A03" w:rsidP="000B0B55" w:rsidRDefault="00FF7A03" w14:paraId="7B68229A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7C61">
              <w:rPr>
                <w:rFonts w:asciiTheme="minorHAnsi" w:hAnsiTheme="minorHAnsi"/>
                <w:sz w:val="22"/>
                <w:szCs w:val="22"/>
              </w:rPr>
              <w:t xml:space="preserve">Multimedialne oprogramowanie edukacyjne do nauki liczenia - klasa </w:t>
            </w:r>
            <w:r>
              <w:rPr>
                <w:rFonts w:asciiTheme="minorHAnsi" w:hAnsiTheme="minorHAnsi"/>
                <w:sz w:val="22"/>
                <w:szCs w:val="22"/>
              </w:rPr>
              <w:t>III</w:t>
            </w:r>
          </w:p>
        </w:tc>
        <w:tc>
          <w:tcPr>
            <w:tcW w:w="1699" w:type="dxa"/>
            <w:tcMar/>
          </w:tcPr>
          <w:p w:rsidR="2D882D9F" w:rsidP="2D882D9F" w:rsidRDefault="2D882D9F" w14:paraId="70A721FB" w14:textId="5AE40456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6504653B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74AC68DD" w14:textId="3E36B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6DAF45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693A3B7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0B1C2A1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53433D69" w14:textId="528850DB">
        <w:trPr>
          <w:trHeight w:val="2518"/>
        </w:trPr>
        <w:tc>
          <w:tcPr>
            <w:tcW w:w="540" w:type="dxa"/>
            <w:tcMar/>
          </w:tcPr>
          <w:p w:rsidR="00FF7A03" w:rsidP="000B0B55" w:rsidRDefault="00FF7A03" w14:paraId="4E29CA5D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996" w:type="dxa"/>
            <w:tcMar/>
          </w:tcPr>
          <w:p w:rsidRPr="002B7C61" w:rsidR="00FF7A03" w:rsidP="000B0B55" w:rsidRDefault="00FF7A03" w14:paraId="3445288E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Oprogramowanie terapeutyczne wspierające uczniów z trudnościami matematycznymi - pakiet ekspert</w:t>
            </w:r>
          </w:p>
        </w:tc>
        <w:tc>
          <w:tcPr>
            <w:tcW w:w="1699" w:type="dxa"/>
            <w:tcMar/>
          </w:tcPr>
          <w:p w:rsidR="2D882D9F" w:rsidP="2D882D9F" w:rsidRDefault="2D882D9F" w14:paraId="7D9ED778" w14:textId="4EC9D3CE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5C319019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7471F7FB" w14:textId="4AA17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22761B7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395339E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5292D5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54BA3DB5" w14:textId="6622BC13">
        <w:trPr>
          <w:trHeight w:val="1906"/>
        </w:trPr>
        <w:tc>
          <w:tcPr>
            <w:tcW w:w="540" w:type="dxa"/>
            <w:tcMar/>
          </w:tcPr>
          <w:p w:rsidR="00FF7A03" w:rsidP="000B0B55" w:rsidRDefault="00FF7A03" w14:paraId="5597CE45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1996" w:type="dxa"/>
            <w:tcMar/>
          </w:tcPr>
          <w:p w:rsidRPr="007765BF" w:rsidR="00FF7A03" w:rsidP="000B0B55" w:rsidRDefault="00FF7A03" w14:paraId="3BD100D6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Zestaw edukacyjnych klocków konstrukcyjnych z programowaniem dla młodszych klas</w:t>
            </w:r>
          </w:p>
        </w:tc>
        <w:tc>
          <w:tcPr>
            <w:tcW w:w="1699" w:type="dxa"/>
            <w:tcMar/>
          </w:tcPr>
          <w:p w:rsidR="2D882D9F" w:rsidP="2D882D9F" w:rsidRDefault="2D882D9F" w14:paraId="4E1EC038" w14:textId="64BE4AB4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5C19EE6D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69DCBFE2" w14:textId="2EBF8A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454CA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2087FAB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5D9601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339726B5" w14:textId="5EBF2C2B">
        <w:trPr>
          <w:trHeight w:val="1949"/>
        </w:trPr>
        <w:tc>
          <w:tcPr>
            <w:tcW w:w="540" w:type="dxa"/>
            <w:tcMar/>
          </w:tcPr>
          <w:p w:rsidR="00FF7A03" w:rsidP="000B0B55" w:rsidRDefault="00FF7A03" w14:paraId="07DE2538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996" w:type="dxa"/>
            <w:tcMar/>
          </w:tcPr>
          <w:p w:rsidRPr="007765BF" w:rsidR="00FF7A03" w:rsidP="000B0B55" w:rsidRDefault="00FF7A03" w14:paraId="70468E5D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Zestaw narzędzi wspierających uczniów z trudnościami czytania i pisania - pakiet 1</w:t>
            </w:r>
          </w:p>
        </w:tc>
        <w:tc>
          <w:tcPr>
            <w:tcW w:w="1699" w:type="dxa"/>
            <w:tcMar/>
          </w:tcPr>
          <w:p w:rsidR="2D882D9F" w:rsidP="2D882D9F" w:rsidRDefault="2D882D9F" w14:paraId="2AABB0DA" w14:textId="58C3DCC0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5DD06864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1F419FAB" w14:textId="28B199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37E3DF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45629B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670E50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17B46DB0" w14:textId="2B289C69">
        <w:trPr>
          <w:trHeight w:val="1284"/>
        </w:trPr>
        <w:tc>
          <w:tcPr>
            <w:tcW w:w="540" w:type="dxa"/>
            <w:tcMar/>
          </w:tcPr>
          <w:p w:rsidR="00FF7A03" w:rsidP="000B0B55" w:rsidRDefault="00FF7A03" w14:paraId="48B4C173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1996" w:type="dxa"/>
            <w:tcMar/>
          </w:tcPr>
          <w:p w:rsidRPr="007765BF" w:rsidR="00FF7A03" w:rsidP="000B0B55" w:rsidRDefault="00FF7A03" w14:paraId="596E2E7E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Program multimedialny do nauki ojczystego języka - moduł 1</w:t>
            </w:r>
          </w:p>
        </w:tc>
        <w:tc>
          <w:tcPr>
            <w:tcW w:w="1699" w:type="dxa"/>
            <w:tcMar/>
          </w:tcPr>
          <w:p w:rsidR="2D882D9F" w:rsidP="2D882D9F" w:rsidRDefault="2D882D9F" w14:paraId="022ACF60" w14:textId="24ACD784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72FA902E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117A30F2" w14:textId="2DA349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0B5A71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10A73E0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50052B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25197A9E" w14:textId="716B78A0">
        <w:trPr>
          <w:trHeight w:val="1263"/>
        </w:trPr>
        <w:tc>
          <w:tcPr>
            <w:tcW w:w="540" w:type="dxa"/>
            <w:tcMar/>
          </w:tcPr>
          <w:p w:rsidR="00FF7A03" w:rsidP="000B0B55" w:rsidRDefault="00FF7A03" w14:paraId="7FE0AE22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1996" w:type="dxa"/>
            <w:tcMar/>
          </w:tcPr>
          <w:p w:rsidRPr="007765BF" w:rsidR="00FF7A03" w:rsidP="000B0B55" w:rsidRDefault="00FF7A03" w14:paraId="69854D34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>Program multimedialny do nauki ojczystego języka - moduł 2</w:t>
            </w:r>
          </w:p>
        </w:tc>
        <w:tc>
          <w:tcPr>
            <w:tcW w:w="1699" w:type="dxa"/>
            <w:tcMar/>
          </w:tcPr>
          <w:p w:rsidR="2D882D9F" w:rsidP="2D882D9F" w:rsidRDefault="2D882D9F" w14:paraId="105CD9D7" w14:textId="7E023EBD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39EFB1A9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3B7F7E35" w14:textId="2C0A54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60AD8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317D7E8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42FF8E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5B0E804A" w14:textId="60FF594C">
        <w:trPr>
          <w:trHeight w:val="1240"/>
        </w:trPr>
        <w:tc>
          <w:tcPr>
            <w:tcW w:w="540" w:type="dxa"/>
            <w:tcMar/>
          </w:tcPr>
          <w:p w:rsidR="00FF7A03" w:rsidP="000B0B55" w:rsidRDefault="00FF7A03" w14:paraId="5D81BE30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1996" w:type="dxa"/>
            <w:tcMar/>
          </w:tcPr>
          <w:p w:rsidRPr="002B1DE1" w:rsidR="00FF7A03" w:rsidP="000B0B55" w:rsidRDefault="00FF7A03" w14:paraId="556A1985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 xml:space="preserve">Program multimedialny do nauki ojczystego języka - moduł 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699" w:type="dxa"/>
            <w:tcMar/>
          </w:tcPr>
          <w:p w:rsidR="2D882D9F" w:rsidP="2D882D9F" w:rsidRDefault="2D882D9F" w14:paraId="629C0297" w14:textId="5940A670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6261D43D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7765BF" w:rsidR="00FF7A03" w:rsidP="000B0B55" w:rsidRDefault="00FF7A03" w14:paraId="5E180897" w14:textId="0A009C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7765BF" w:rsidR="00FF7A03" w:rsidP="000B0B55" w:rsidRDefault="00FF7A03" w14:paraId="4719CA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7765BF" w:rsidR="00FF7A03" w:rsidP="000B0B55" w:rsidRDefault="00FF7A03" w14:paraId="563C71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7765BF" w:rsidR="00FF7A03" w:rsidP="000B0B55" w:rsidRDefault="00FF7A03" w14:paraId="3F11B4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36ED47D7" w14:textId="25537C17">
        <w:trPr>
          <w:trHeight w:val="2112"/>
        </w:trPr>
        <w:tc>
          <w:tcPr>
            <w:tcW w:w="540" w:type="dxa"/>
            <w:tcMar/>
          </w:tcPr>
          <w:p w:rsidR="00FF7A03" w:rsidP="000B0B55" w:rsidRDefault="00FF7A03" w14:paraId="565C8540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</w:t>
            </w:r>
          </w:p>
        </w:tc>
        <w:tc>
          <w:tcPr>
            <w:tcW w:w="1996" w:type="dxa"/>
            <w:tcMar/>
          </w:tcPr>
          <w:p w:rsidRPr="002B1DE1" w:rsidR="00FF7A03" w:rsidP="000B0B55" w:rsidRDefault="00FF7A03" w14:paraId="3670D772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 xml:space="preserve">Program multimedialny do nauki ojczystego języka - moduł 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699" w:type="dxa"/>
            <w:tcMar/>
          </w:tcPr>
          <w:p w:rsidR="2D882D9F" w:rsidP="2D882D9F" w:rsidRDefault="2D882D9F" w14:paraId="0C89DED0" w14:textId="46CDEB60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2205F92C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2B1DE1" w:rsidR="00FF7A03" w:rsidP="000B0B55" w:rsidRDefault="00FF7A03" w14:paraId="5A34CEC5" w14:textId="7340F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2B1DE1" w:rsidR="00FF7A03" w:rsidP="000B0B55" w:rsidRDefault="00FF7A03" w14:paraId="3A8817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2B1DE1" w:rsidR="00FF7A03" w:rsidP="000B0B55" w:rsidRDefault="00FF7A03" w14:paraId="5612B0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2B1DE1" w:rsidR="00FF7A03" w:rsidP="000B0B55" w:rsidRDefault="00FF7A03" w14:paraId="0ECC4BF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3128D103" w14:textId="4E8BBCEA">
        <w:trPr>
          <w:trHeight w:val="2112"/>
        </w:trPr>
        <w:tc>
          <w:tcPr>
            <w:tcW w:w="540" w:type="dxa"/>
            <w:tcMar/>
          </w:tcPr>
          <w:p w:rsidR="00FF7A03" w:rsidP="000B0B55" w:rsidRDefault="00FF7A03" w14:paraId="47E9C8A4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1996" w:type="dxa"/>
            <w:tcMar/>
          </w:tcPr>
          <w:p w:rsidRPr="002B1DE1" w:rsidR="00FF7A03" w:rsidP="000B0B55" w:rsidRDefault="00FF7A03" w14:paraId="6EC304A1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>Program terapeutyczny rozwijający percepcję zmysłową - pakiet ekspert</w:t>
            </w:r>
          </w:p>
        </w:tc>
        <w:tc>
          <w:tcPr>
            <w:tcW w:w="1699" w:type="dxa"/>
            <w:tcMar/>
          </w:tcPr>
          <w:p w:rsidR="2D882D9F" w:rsidP="2D882D9F" w:rsidRDefault="2D882D9F" w14:paraId="3CA3B4F4" w14:textId="35AEBC64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4A959883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2B1DE1" w:rsidR="00FF7A03" w:rsidP="000B0B55" w:rsidRDefault="00FF7A03" w14:paraId="6808B586" w14:textId="5E3E98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2B1DE1" w:rsidR="00FF7A03" w:rsidP="000B0B55" w:rsidRDefault="00FF7A03" w14:paraId="312B5B8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2B1DE1" w:rsidR="00FF7A03" w:rsidP="000B0B55" w:rsidRDefault="00FF7A03" w14:paraId="1F5CF0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2B1DE1" w:rsidR="00FF7A03" w:rsidP="000B0B55" w:rsidRDefault="00FF7A03" w14:paraId="61DB49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3CE0F250" w14:textId="34B0F387">
        <w:trPr>
          <w:trHeight w:val="1339"/>
        </w:trPr>
        <w:tc>
          <w:tcPr>
            <w:tcW w:w="540" w:type="dxa"/>
            <w:tcMar/>
          </w:tcPr>
          <w:p w:rsidR="00FF7A03" w:rsidP="000B0B55" w:rsidRDefault="00FF7A03" w14:paraId="05E7392F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1996" w:type="dxa"/>
            <w:tcMar/>
          </w:tcPr>
          <w:p w:rsidRPr="002B1DE1" w:rsidR="00FF7A03" w:rsidP="000B0B55" w:rsidRDefault="00FF7A03" w14:paraId="1289726E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>Zestaw pomocy dydaktycznych wspierających harmonijny rozwój</w:t>
            </w:r>
          </w:p>
        </w:tc>
        <w:tc>
          <w:tcPr>
            <w:tcW w:w="1699" w:type="dxa"/>
            <w:tcMar/>
          </w:tcPr>
          <w:p w:rsidR="2D882D9F" w:rsidP="2D882D9F" w:rsidRDefault="2D882D9F" w14:paraId="0D796154" w14:textId="0D939513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3DF79BD6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2B1DE1" w:rsidR="00FF7A03" w:rsidP="000B0B55" w:rsidRDefault="00FF7A03" w14:paraId="5F222B38" w14:textId="225F54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2B1DE1" w:rsidR="00FF7A03" w:rsidP="000B0B55" w:rsidRDefault="00FF7A03" w14:paraId="756C800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2B1DE1" w:rsidR="00FF7A03" w:rsidP="000B0B55" w:rsidRDefault="00FF7A03" w14:paraId="303DBD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2B1DE1" w:rsidR="00FF7A03" w:rsidP="000B0B55" w:rsidRDefault="00FF7A03" w14:paraId="037B4C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618EF122" w14:textId="2C2DB98C">
        <w:trPr>
          <w:trHeight w:val="1316"/>
        </w:trPr>
        <w:tc>
          <w:tcPr>
            <w:tcW w:w="540" w:type="dxa"/>
            <w:tcMar/>
          </w:tcPr>
          <w:p w:rsidR="00FF7A03" w:rsidP="000B0B55" w:rsidRDefault="00FF7A03" w14:paraId="1CBCC147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16</w:t>
            </w:r>
          </w:p>
        </w:tc>
        <w:tc>
          <w:tcPr>
            <w:tcW w:w="1996" w:type="dxa"/>
            <w:tcMar/>
          </w:tcPr>
          <w:p w:rsidRPr="002B1DE1" w:rsidR="00FF7A03" w:rsidP="000B0B55" w:rsidRDefault="00FF7A03" w14:paraId="104F8EF2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Platforma edukacyjna z zasobami cyfrowymi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699" w:type="dxa"/>
            <w:tcMar/>
          </w:tcPr>
          <w:p w:rsidR="2D882D9F" w:rsidP="2D882D9F" w:rsidRDefault="2D882D9F" w14:paraId="6C76207E" w14:textId="37EC4D99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572B9EB2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2B1DE1" w:rsidR="00FF7A03" w:rsidP="000B0B55" w:rsidRDefault="00FF7A03" w14:paraId="3F740920" w14:textId="31E396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2B1DE1" w:rsidR="00FF7A03" w:rsidP="000B0B55" w:rsidRDefault="00FF7A03" w14:paraId="763A68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2B1DE1" w:rsidR="00FF7A03" w:rsidP="000B0B55" w:rsidRDefault="00FF7A03" w14:paraId="6B3434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2B1DE1" w:rsidR="00FF7A03" w:rsidP="000B0B55" w:rsidRDefault="00FF7A03" w14:paraId="7133EBF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6249ABD8" w14:textId="6FEFBD0A">
        <w:trPr>
          <w:trHeight w:val="1294"/>
        </w:trPr>
        <w:tc>
          <w:tcPr>
            <w:tcW w:w="540" w:type="dxa"/>
            <w:tcMar/>
          </w:tcPr>
          <w:p w:rsidR="00FF7A03" w:rsidP="000B0B55" w:rsidRDefault="00FF7A03" w14:paraId="43C57D64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1996" w:type="dxa"/>
            <w:tcMar/>
          </w:tcPr>
          <w:p w:rsidRPr="00BF52CF" w:rsidR="00FF7A03" w:rsidP="000B0B55" w:rsidRDefault="00FF7A03" w14:paraId="0A684F94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Zestaw edukacyjny do nauk przyrodniczych i ścisłych 5+</w:t>
            </w:r>
          </w:p>
        </w:tc>
        <w:tc>
          <w:tcPr>
            <w:tcW w:w="1699" w:type="dxa"/>
            <w:tcMar/>
          </w:tcPr>
          <w:p w:rsidR="2D882D9F" w:rsidP="2D882D9F" w:rsidRDefault="2D882D9F" w14:paraId="3074B058" w14:textId="309C4E68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5EC1A9F8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842" w:type="dxa"/>
            <w:tcMar/>
          </w:tcPr>
          <w:p w:rsidRPr="00BF52CF" w:rsidR="00FF7A03" w:rsidP="000B0B55" w:rsidRDefault="00FF7A03" w14:paraId="46A27AB1" w14:textId="4CBE50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BF52CF" w:rsidR="00FF7A03" w:rsidP="000B0B55" w:rsidRDefault="00FF7A03" w14:paraId="1F02D0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BF52CF" w:rsidR="00FF7A03" w:rsidP="000B0B55" w:rsidRDefault="00FF7A03" w14:paraId="7B56E3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BF52CF" w:rsidR="00FF7A03" w:rsidP="000B0B55" w:rsidRDefault="00FF7A03" w14:paraId="5B341AE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71525C30" w14:textId="78F8C38A">
        <w:trPr>
          <w:trHeight w:val="988"/>
        </w:trPr>
        <w:tc>
          <w:tcPr>
            <w:tcW w:w="540" w:type="dxa"/>
            <w:tcMar/>
          </w:tcPr>
          <w:p w:rsidR="00FF7A03" w:rsidP="000B0B55" w:rsidRDefault="00FF7A03" w14:paraId="3F526B9D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1996" w:type="dxa"/>
            <w:tcMar/>
          </w:tcPr>
          <w:p w:rsidRPr="00BF52CF" w:rsidR="00FF7A03" w:rsidP="000B0B55" w:rsidRDefault="00FF7A03" w14:paraId="57F74053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Karty obrazkowe - rzeczowniki w języku obcym</w:t>
            </w:r>
          </w:p>
        </w:tc>
        <w:tc>
          <w:tcPr>
            <w:tcW w:w="1699" w:type="dxa"/>
            <w:tcMar/>
          </w:tcPr>
          <w:p w:rsidR="2D882D9F" w:rsidP="2D882D9F" w:rsidRDefault="2D882D9F" w14:paraId="36B22856" w14:textId="5A77059E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436B8545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BF52CF" w:rsidR="00FF7A03" w:rsidP="000B0B55" w:rsidRDefault="00FF7A03" w14:paraId="0EE48F19" w14:textId="4BC14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BF52CF" w:rsidR="00FF7A03" w:rsidP="000B0B55" w:rsidRDefault="00FF7A03" w14:paraId="2C02C32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BF52CF" w:rsidR="00FF7A03" w:rsidP="000B0B55" w:rsidRDefault="00FF7A03" w14:paraId="579AF4C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BF52CF" w:rsidR="00FF7A03" w:rsidP="000B0B55" w:rsidRDefault="00FF7A03" w14:paraId="7A728B1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370F0D2E" w14:textId="174F5BF5">
        <w:trPr>
          <w:trHeight w:val="1869"/>
        </w:trPr>
        <w:tc>
          <w:tcPr>
            <w:tcW w:w="540" w:type="dxa"/>
            <w:tcMar/>
          </w:tcPr>
          <w:p w:rsidR="00FF7A03" w:rsidP="000B0B55" w:rsidRDefault="00FF7A03" w14:paraId="7FA7A0C9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</w:t>
            </w:r>
          </w:p>
        </w:tc>
        <w:tc>
          <w:tcPr>
            <w:tcW w:w="1996" w:type="dxa"/>
            <w:tcMar/>
          </w:tcPr>
          <w:p w:rsidRPr="00BF52CF" w:rsidR="00FF7A03" w:rsidP="000B0B55" w:rsidRDefault="00FF7A03" w14:paraId="5CD028E4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Zestaw narzędzi wspierających uczniów z trudnościami czytania i pisania - pakiet 2</w:t>
            </w:r>
          </w:p>
        </w:tc>
        <w:tc>
          <w:tcPr>
            <w:tcW w:w="1699" w:type="dxa"/>
            <w:tcMar/>
          </w:tcPr>
          <w:p w:rsidR="2D882D9F" w:rsidP="2D882D9F" w:rsidRDefault="2D882D9F" w14:paraId="61EC0C7A" w14:textId="6923200F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38BDA5FE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BF52CF" w:rsidR="00FF7A03" w:rsidP="000B0B55" w:rsidRDefault="00FF7A03" w14:paraId="5E95E214" w14:textId="00020C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BF52CF" w:rsidR="00FF7A03" w:rsidP="000B0B55" w:rsidRDefault="00FF7A03" w14:paraId="2BD8BA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BF52CF" w:rsidR="00FF7A03" w:rsidP="000B0B55" w:rsidRDefault="00FF7A03" w14:paraId="1935E9C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BF52CF" w:rsidR="00FF7A03" w:rsidP="000B0B55" w:rsidRDefault="00FF7A03" w14:paraId="5A8795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5317CC71" w14:textId="1E6E05C4">
        <w:trPr>
          <w:trHeight w:val="1488"/>
        </w:trPr>
        <w:tc>
          <w:tcPr>
            <w:tcW w:w="540" w:type="dxa"/>
            <w:tcMar/>
          </w:tcPr>
          <w:p w:rsidR="00FF7A03" w:rsidP="000B0B55" w:rsidRDefault="00FF7A03" w14:paraId="57797779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1996" w:type="dxa"/>
            <w:tcMar/>
          </w:tcPr>
          <w:p w:rsidRPr="00BF52CF" w:rsidR="00FF7A03" w:rsidP="000B0B55" w:rsidRDefault="00FF7A03" w14:paraId="69E94E06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Zestaw z mikrokontrolerem do kreatywnego programowania</w:t>
            </w:r>
          </w:p>
        </w:tc>
        <w:tc>
          <w:tcPr>
            <w:tcW w:w="1699" w:type="dxa"/>
            <w:tcMar/>
          </w:tcPr>
          <w:p w:rsidR="2D882D9F" w:rsidP="2D882D9F" w:rsidRDefault="2D882D9F" w14:paraId="6750F384" w14:textId="4F323DD4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366319B1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842" w:type="dxa"/>
            <w:tcMar/>
          </w:tcPr>
          <w:p w:rsidRPr="00BF52CF" w:rsidR="00FF7A03" w:rsidP="000B0B55" w:rsidRDefault="00FF7A03" w14:paraId="12DD6928" w14:textId="0434D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BF52CF" w:rsidR="00FF7A03" w:rsidP="000B0B55" w:rsidRDefault="00FF7A03" w14:paraId="59C8485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BF52CF" w:rsidR="00FF7A03" w:rsidP="000B0B55" w:rsidRDefault="00FF7A03" w14:paraId="1982408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BF52CF" w:rsidR="00FF7A03" w:rsidP="000B0B55" w:rsidRDefault="00FF7A03" w14:paraId="7DDFF5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115CA00D" w14:textId="13CEFDA0">
        <w:trPr>
          <w:trHeight w:val="1538"/>
        </w:trPr>
        <w:tc>
          <w:tcPr>
            <w:tcW w:w="540" w:type="dxa"/>
            <w:tcMar/>
          </w:tcPr>
          <w:p w:rsidR="00FF7A03" w:rsidP="000B0B55" w:rsidRDefault="00FF7A03" w14:paraId="530AEBA2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</w:t>
            </w:r>
          </w:p>
        </w:tc>
        <w:tc>
          <w:tcPr>
            <w:tcW w:w="1996" w:type="dxa"/>
            <w:tcMar/>
          </w:tcPr>
          <w:p w:rsidRPr="00BF52CF" w:rsidR="00FF7A03" w:rsidP="000B0B55" w:rsidRDefault="00FF7A03" w14:paraId="64FE84DC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Program multimedialny do nauki geometrii - zadania konstrukcyjne</w:t>
            </w:r>
          </w:p>
        </w:tc>
        <w:tc>
          <w:tcPr>
            <w:tcW w:w="1699" w:type="dxa"/>
            <w:tcMar/>
          </w:tcPr>
          <w:p w:rsidR="2D882D9F" w:rsidP="2D882D9F" w:rsidRDefault="2D882D9F" w14:paraId="396A8511" w14:textId="201B090D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133BD20D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78F6064D" w14:textId="4B94D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42A618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2F86A6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06E490E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190A3DA0" w14:textId="0997ED73">
        <w:trPr>
          <w:trHeight w:val="2112"/>
        </w:trPr>
        <w:tc>
          <w:tcPr>
            <w:tcW w:w="540" w:type="dxa"/>
            <w:tcMar/>
          </w:tcPr>
          <w:p w:rsidR="00FF7A03" w:rsidP="000B0B55" w:rsidRDefault="00FF7A03" w14:paraId="2974D1BD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1996" w:type="dxa"/>
            <w:tcMar/>
          </w:tcPr>
          <w:p w:rsidRPr="008E130A" w:rsidR="00FF7A03" w:rsidP="000B0B55" w:rsidRDefault="00FF7A03" w14:paraId="019F104A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Program multimedialny do nauki geometrii - obliczenia i pomiary</w:t>
            </w:r>
          </w:p>
        </w:tc>
        <w:tc>
          <w:tcPr>
            <w:tcW w:w="1699" w:type="dxa"/>
            <w:tcMar/>
          </w:tcPr>
          <w:p w:rsidR="2D882D9F" w:rsidP="2D882D9F" w:rsidRDefault="2D882D9F" w14:paraId="433C2607" w14:textId="1867999E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4E408514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1C3E31D3" w14:textId="44CEE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3776BEB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59BE2F4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247D0E1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1E99617B" w14:textId="6C92AD32">
        <w:trPr>
          <w:trHeight w:val="1056"/>
        </w:trPr>
        <w:tc>
          <w:tcPr>
            <w:tcW w:w="540" w:type="dxa"/>
            <w:tcMar/>
          </w:tcPr>
          <w:p w:rsidR="00FF7A03" w:rsidP="000B0B55" w:rsidRDefault="00FF7A03" w14:paraId="38EAF206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1996" w:type="dxa"/>
            <w:tcMar/>
          </w:tcPr>
          <w:p w:rsidRPr="008E130A" w:rsidR="00FF7A03" w:rsidP="000B0B55" w:rsidRDefault="00FF7A03" w14:paraId="2853B449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Pierwsze kroki z klockami matematycznymi</w:t>
            </w:r>
          </w:p>
        </w:tc>
        <w:tc>
          <w:tcPr>
            <w:tcW w:w="1699" w:type="dxa"/>
            <w:tcMar/>
          </w:tcPr>
          <w:p w:rsidR="2D882D9F" w:rsidP="2D882D9F" w:rsidRDefault="2D882D9F" w14:paraId="79806244" w14:textId="0AB2F790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2E3821C6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3A7466D2" w14:textId="50C15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455B703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7399FE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520B48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10D74DC4" w14:textId="15E49CC3">
        <w:trPr>
          <w:trHeight w:val="1368"/>
        </w:trPr>
        <w:tc>
          <w:tcPr>
            <w:tcW w:w="540" w:type="dxa"/>
            <w:tcMar/>
          </w:tcPr>
          <w:p w:rsidR="00FF7A03" w:rsidP="000B0B55" w:rsidRDefault="00FF7A03" w14:paraId="7D3D6154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24</w:t>
            </w:r>
          </w:p>
        </w:tc>
        <w:tc>
          <w:tcPr>
            <w:tcW w:w="1996" w:type="dxa"/>
            <w:tcMar/>
          </w:tcPr>
          <w:p w:rsidRPr="008E130A" w:rsidR="00FF7A03" w:rsidP="000B0B55" w:rsidRDefault="00FF7A03" w14:paraId="36CBD5D1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Zestaw STEAM z projektami inżynieryjnymi dla klas IV-VIII</w:t>
            </w:r>
          </w:p>
        </w:tc>
        <w:tc>
          <w:tcPr>
            <w:tcW w:w="1699" w:type="dxa"/>
            <w:tcMar/>
          </w:tcPr>
          <w:p w:rsidR="2D882D9F" w:rsidP="2D882D9F" w:rsidRDefault="2D882D9F" w14:paraId="5A04C374" w14:textId="6474C075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44D687F8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752B1526" w14:textId="2E6506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08F416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5DAA0D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7E5EB1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3DAFD1ED" w14:textId="11C921C7">
        <w:trPr>
          <w:trHeight w:val="1487"/>
        </w:trPr>
        <w:tc>
          <w:tcPr>
            <w:tcW w:w="540" w:type="dxa"/>
            <w:tcMar/>
          </w:tcPr>
          <w:p w:rsidR="00FF7A03" w:rsidP="000B0B55" w:rsidRDefault="00FF7A03" w14:paraId="2ECF0E87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25</w:t>
            </w:r>
          </w:p>
        </w:tc>
        <w:tc>
          <w:tcPr>
            <w:tcW w:w="1996" w:type="dxa"/>
            <w:tcMar/>
          </w:tcPr>
          <w:p w:rsidRPr="008E130A" w:rsidR="00FF7A03" w:rsidP="000B0B55" w:rsidRDefault="00FF7A03" w14:paraId="586D1EF8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Cztery pory roku - zestaw do eksploracji przyrodniczej STEAM</w:t>
            </w:r>
          </w:p>
        </w:tc>
        <w:tc>
          <w:tcPr>
            <w:tcW w:w="1699" w:type="dxa"/>
            <w:tcMar/>
          </w:tcPr>
          <w:p w:rsidR="2D882D9F" w:rsidP="2D882D9F" w:rsidRDefault="2D882D9F" w14:paraId="700FB542" w14:textId="0D56F912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6D49E655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47164DB4" w14:textId="723321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7CA323C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55F04F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6C2182E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5C8D3897" w14:textId="5CA850FA">
        <w:trPr>
          <w:trHeight w:val="1130"/>
        </w:trPr>
        <w:tc>
          <w:tcPr>
            <w:tcW w:w="540" w:type="dxa"/>
            <w:tcMar/>
          </w:tcPr>
          <w:p w:rsidR="00FF7A03" w:rsidP="000B0B55" w:rsidRDefault="00FF7A03" w14:paraId="1D153B47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26</w:t>
            </w:r>
          </w:p>
        </w:tc>
        <w:tc>
          <w:tcPr>
            <w:tcW w:w="1996" w:type="dxa"/>
            <w:tcMar/>
          </w:tcPr>
          <w:p w:rsidRPr="008E130A" w:rsidR="00FF7A03" w:rsidP="000B0B55" w:rsidRDefault="00FF7A03" w14:paraId="528FE5E3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Laboratorium klasowe z zakresu biologii - genetyka</w:t>
            </w:r>
          </w:p>
        </w:tc>
        <w:tc>
          <w:tcPr>
            <w:tcW w:w="1699" w:type="dxa"/>
            <w:tcMar/>
          </w:tcPr>
          <w:p w:rsidR="2D882D9F" w:rsidP="2D882D9F" w:rsidRDefault="2D882D9F" w14:paraId="787C24B0" w14:textId="6A9EF66E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75732029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5CA5B7E8" w14:textId="01C2C0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2C40B44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3A93AEB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40377E5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6446BF7B" w14:textId="2BF651DB">
        <w:trPr>
          <w:trHeight w:val="1274"/>
        </w:trPr>
        <w:tc>
          <w:tcPr>
            <w:tcW w:w="540" w:type="dxa"/>
            <w:tcMar/>
          </w:tcPr>
          <w:p w:rsidR="00FF7A03" w:rsidP="000B0B55" w:rsidRDefault="00FF7A03" w14:paraId="30C0D59E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</w:t>
            </w:r>
          </w:p>
        </w:tc>
        <w:tc>
          <w:tcPr>
            <w:tcW w:w="1996" w:type="dxa"/>
            <w:tcMar/>
          </w:tcPr>
          <w:p w:rsidRPr="008E130A" w:rsidR="00FF7A03" w:rsidP="000B0B55" w:rsidRDefault="00FF7A03" w14:paraId="70CFE34A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Interaktywny system zarządzania klasą dla 10 urządzeń</w:t>
            </w:r>
          </w:p>
        </w:tc>
        <w:tc>
          <w:tcPr>
            <w:tcW w:w="1699" w:type="dxa"/>
            <w:tcMar/>
          </w:tcPr>
          <w:p w:rsidR="2D882D9F" w:rsidP="2D882D9F" w:rsidRDefault="2D882D9F" w14:paraId="4EF619DE" w14:textId="59C35A98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724F865D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6FE2A0FB" w14:textId="2CAFC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35D19E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73A0CE2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23AF03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  <w:tr w:rsidRPr="001E2420" w:rsidR="00FF7A03" w:rsidTr="2024FA2F" w14:paraId="74082667" w14:textId="0C1D3733">
        <w:trPr>
          <w:trHeight w:val="1111"/>
        </w:trPr>
        <w:tc>
          <w:tcPr>
            <w:tcW w:w="540" w:type="dxa"/>
            <w:tcMar/>
          </w:tcPr>
          <w:p w:rsidR="00FF7A03" w:rsidP="000B0B55" w:rsidRDefault="00FF7A03" w14:paraId="092CCD18" w14:textId="77777777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28</w:t>
            </w:r>
          </w:p>
        </w:tc>
        <w:tc>
          <w:tcPr>
            <w:tcW w:w="1996" w:type="dxa"/>
            <w:tcMar/>
          </w:tcPr>
          <w:p w:rsidRPr="008E130A" w:rsidR="00FF7A03" w:rsidP="000B0B55" w:rsidRDefault="00FF7A03" w14:paraId="16C4CB6B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Karty obrazkowe - czasowniki w języku obcym</w:t>
            </w:r>
          </w:p>
        </w:tc>
        <w:tc>
          <w:tcPr>
            <w:tcW w:w="1699" w:type="dxa"/>
            <w:tcMar/>
          </w:tcPr>
          <w:p w:rsidR="2D882D9F" w:rsidP="2D882D9F" w:rsidRDefault="2D882D9F" w14:paraId="4CC71C38" w14:textId="6FD02433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555" w:type="dxa"/>
            <w:tcMar/>
          </w:tcPr>
          <w:p w:rsidR="00FF7A03" w:rsidP="000B0B55" w:rsidRDefault="00FF7A03" w14:paraId="16BC761B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42" w:type="dxa"/>
            <w:tcMar/>
          </w:tcPr>
          <w:p w:rsidRPr="008E130A" w:rsidR="00FF7A03" w:rsidP="000B0B55" w:rsidRDefault="00FF7A03" w14:paraId="570BA00E" w14:textId="401DA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932" w:type="dxa"/>
            <w:tcMar/>
          </w:tcPr>
          <w:p w:rsidRPr="008E130A" w:rsidR="00FF7A03" w:rsidP="000B0B55" w:rsidRDefault="00FF7A03" w14:paraId="12CC1F5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160" w:type="dxa"/>
            <w:tcMar/>
          </w:tcPr>
          <w:p w:rsidRPr="008E130A" w:rsidR="00FF7A03" w:rsidP="000B0B55" w:rsidRDefault="00FF7A03" w14:paraId="471A5F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  <w:tc>
          <w:tcPr>
            <w:tcW w:w="1335" w:type="dxa"/>
            <w:tcMar/>
          </w:tcPr>
          <w:p w:rsidRPr="008E130A" w:rsidR="00FF7A03" w:rsidP="000B0B55" w:rsidRDefault="00FF7A03" w14:paraId="57DB5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</w:tc>
      </w:tr>
    </w:tbl>
    <w:p w:rsidRPr="00EF4547" w:rsidR="00893847" w:rsidP="00FF7A03" w:rsidRDefault="00893847" w14:paraId="5E68F214" w14:textId="77777777">
      <w:pPr>
        <w:pStyle w:val="Textbody"/>
        <w:jc w:val="both"/>
        <w:rPr>
          <w:rFonts w:asciiTheme="minorHAnsi" w:hAnsiTheme="minorHAnsi"/>
          <w:sz w:val="22"/>
          <w:szCs w:val="22"/>
        </w:rPr>
      </w:pPr>
    </w:p>
    <w:p w:rsidRPr="00474996" w:rsidR="00894E18" w:rsidP="00893847" w:rsidRDefault="00894E18" w14:paraId="34BC9576" w14:textId="77777777">
      <w:pPr>
        <w:pStyle w:val="Textbody"/>
        <w:jc w:val="both"/>
        <w:rPr>
          <w:rFonts w:asciiTheme="minorHAnsi" w:hAnsiTheme="minorHAnsi"/>
          <w:iCs/>
          <w:sz w:val="22"/>
          <w:szCs w:val="22"/>
        </w:rPr>
      </w:pPr>
    </w:p>
    <w:p w:rsidRPr="00894E18" w:rsidR="00894E18" w:rsidP="00894E18" w:rsidRDefault="00894E18" w14:paraId="1E40434C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22628371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Jednocześnie oświadczam, </w:t>
      </w:r>
      <w:r w:rsidRPr="00894E18">
        <w:rPr>
          <w:rFonts w:asciiTheme="minorHAnsi" w:hAnsiTheme="minorHAnsi"/>
        </w:rPr>
        <w:t xml:space="preserve">że jestem gotowy/a zawrzeć umowę i zrealizować zamówienie na warunkach określonych w niniejszej ofercie, zgodnie z zapytaniem ofertowym </w:t>
      </w:r>
      <w:r>
        <w:rPr>
          <w:rFonts w:asciiTheme="minorHAnsi" w:hAnsiTheme="minorHAnsi"/>
        </w:rPr>
        <w:t>n</w:t>
      </w:r>
      <w:r w:rsidRPr="00894E18">
        <w:rPr>
          <w:rFonts w:asciiTheme="minorHAnsi" w:hAnsiTheme="minorHAnsi"/>
        </w:rPr>
        <w:t xml:space="preserve">r </w:t>
      </w:r>
      <w:r>
        <w:rPr>
          <w:rFonts w:asciiTheme="minorHAnsi" w:hAnsiTheme="minorHAnsi"/>
        </w:rPr>
        <w:t>1/2026.</w:t>
      </w:r>
    </w:p>
    <w:p w:rsidRPr="00894E18" w:rsidR="00894E18" w:rsidP="00894E18" w:rsidRDefault="00894E18" w14:paraId="38594ECF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</w:p>
    <w:p w:rsidRPr="00894E18" w:rsidR="00FF7A03" w:rsidP="00894E18" w:rsidRDefault="00FF7A03" w14:paraId="31DDB893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8"/>
        <w:gridCol w:w="4507"/>
      </w:tblGrid>
      <w:tr w:rsidRPr="00894E18" w:rsidR="00894E18" w:rsidTr="000B0B55" w14:paraId="2D6F8272" w14:textId="77777777"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Pr="00894E18" w:rsidR="00894E18" w:rsidP="000B0B55" w:rsidRDefault="00894E18" w14:paraId="5831DBD1" w14:textId="77777777">
            <w:pPr>
              <w:pStyle w:val="Textbody"/>
              <w:rPr>
                <w:rFonts w:asciiTheme="minorHAnsi" w:hAnsiTheme="minorHAnsi"/>
                <w:sz w:val="20"/>
                <w:szCs w:val="20"/>
              </w:rPr>
            </w:pPr>
            <w:r w:rsidRPr="00894E18">
              <w:rPr>
                <w:rFonts w:asciiTheme="minorHAnsi" w:hAnsiTheme="minorHAnsi"/>
                <w:sz w:val="20"/>
                <w:szCs w:val="20"/>
              </w:rPr>
              <w:t>………………………………</w:t>
            </w:r>
          </w:p>
          <w:p w:rsidRPr="00894E18" w:rsidR="00894E18" w:rsidP="000B0B55" w:rsidRDefault="00894E18" w14:paraId="0BCACCD3" w14:textId="77777777">
            <w:pPr>
              <w:pStyle w:val="Textbody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94E18">
              <w:rPr>
                <w:rFonts w:asciiTheme="minorHAnsi" w:hAnsiTheme="minorHAnsi"/>
                <w:i/>
                <w:iCs/>
                <w:sz w:val="20"/>
                <w:szCs w:val="20"/>
              </w:rPr>
              <w:t>miejscowość i data</w:t>
            </w:r>
          </w:p>
        </w:tc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Pr="00894E18" w:rsidR="00894E18" w:rsidP="000B0B55" w:rsidRDefault="00894E18" w14:paraId="7E2083B4" w14:textId="77777777">
            <w:pPr>
              <w:pStyle w:val="Textbody"/>
              <w:rPr>
                <w:rFonts w:asciiTheme="minorHAnsi" w:hAnsiTheme="minorHAnsi"/>
                <w:sz w:val="20"/>
                <w:szCs w:val="20"/>
              </w:rPr>
            </w:pPr>
            <w:r w:rsidRPr="00894E18">
              <w:rPr>
                <w:rFonts w:asciiTheme="minorHAnsi" w:hAnsiTheme="minorHAnsi"/>
                <w:sz w:val="20"/>
                <w:szCs w:val="20"/>
              </w:rPr>
              <w:t>…………………………………………</w:t>
            </w:r>
          </w:p>
          <w:p w:rsidRPr="00894E18" w:rsidR="00894E18" w:rsidP="000B0B55" w:rsidRDefault="00894E18" w14:paraId="4069946A" w14:textId="77777777">
            <w:pPr>
              <w:pStyle w:val="Textbody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94E18">
              <w:rPr>
                <w:rFonts w:asciiTheme="minorHAnsi" w:hAnsiTheme="minorHAnsi"/>
                <w:i/>
                <w:iCs/>
                <w:sz w:val="20"/>
                <w:szCs w:val="20"/>
              </w:rPr>
              <w:t>Pieczęć i podpis osoby upoważnionej do składania oświadczeń woli w imieniu Wykonawcy</w:t>
            </w:r>
          </w:p>
        </w:tc>
      </w:tr>
    </w:tbl>
    <w:p w:rsidRPr="00474996" w:rsidR="00894E18" w:rsidP="00894E18" w:rsidRDefault="00894E18" w14:paraId="47091E63" w14:textId="77777777">
      <w:pPr>
        <w:pStyle w:val="Textbody"/>
        <w:jc w:val="both"/>
        <w:rPr>
          <w:rFonts w:asciiTheme="minorHAnsi" w:hAnsiTheme="minorHAnsi"/>
          <w:iCs/>
          <w:sz w:val="22"/>
          <w:szCs w:val="22"/>
        </w:rPr>
      </w:pPr>
    </w:p>
    <w:p w:rsidRPr="00894E18" w:rsidR="00894E18" w:rsidRDefault="00894E18" w14:paraId="1BC73450" w14:textId="77777777"/>
    <w:sectPr w:rsidRPr="00894E18" w:rsidR="00894E18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7CC2" w:rsidP="000929DA" w:rsidRDefault="00F57CC2" w14:paraId="613962A8" w14:textId="77777777">
      <w:pPr>
        <w:spacing w:after="0" w:line="240" w:lineRule="auto"/>
      </w:pPr>
      <w:r>
        <w:separator/>
      </w:r>
    </w:p>
  </w:endnote>
  <w:endnote w:type="continuationSeparator" w:id="0">
    <w:p w:rsidR="00F57CC2" w:rsidP="000929DA" w:rsidRDefault="00F57CC2" w14:paraId="6F69CFC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7CC2" w:rsidP="000929DA" w:rsidRDefault="00F57CC2" w14:paraId="6318AF96" w14:textId="77777777">
      <w:pPr>
        <w:spacing w:after="0" w:line="240" w:lineRule="auto"/>
      </w:pPr>
      <w:r>
        <w:separator/>
      </w:r>
    </w:p>
  </w:footnote>
  <w:footnote w:type="continuationSeparator" w:id="0">
    <w:p w:rsidR="00F57CC2" w:rsidP="000929DA" w:rsidRDefault="00F57CC2" w14:paraId="5137544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0929DA" w:rsidP="000929DA" w:rsidRDefault="000929DA" w14:paraId="1FC4940C" w14:textId="77777777">
    <w:pPr>
      <w:pStyle w:val="Nagwek"/>
      <w:tabs>
        <w:tab w:val="clear" w:pos="4536"/>
        <w:tab w:val="clear" w:pos="9072"/>
        <w:tab w:val="left" w:pos="5853"/>
      </w:tabs>
    </w:pPr>
    <w:r w:rsidRPr="000929DA">
      <w:rPr>
        <w:noProof/>
      </w:rPr>
      <w:drawing>
        <wp:inline distT="0" distB="0" distL="0" distR="0" wp14:anchorId="0CD7E9BB" wp14:editId="522E50B2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B29E4"/>
    <w:multiLevelType w:val="hybridMultilevel"/>
    <w:tmpl w:val="A4E6A87C"/>
    <w:lvl w:ilvl="0" w:tplc="04AA2A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E18"/>
    <w:rsid w:val="000929DA"/>
    <w:rsid w:val="001763F6"/>
    <w:rsid w:val="001F28A9"/>
    <w:rsid w:val="002B3AFF"/>
    <w:rsid w:val="00592555"/>
    <w:rsid w:val="00837C1F"/>
    <w:rsid w:val="00893847"/>
    <w:rsid w:val="00894E18"/>
    <w:rsid w:val="008B6DF7"/>
    <w:rsid w:val="00D6071E"/>
    <w:rsid w:val="00E9459A"/>
    <w:rsid w:val="00F57CC2"/>
    <w:rsid w:val="00FF7A03"/>
    <w:rsid w:val="10B93A6C"/>
    <w:rsid w:val="2024FA2F"/>
    <w:rsid w:val="2D882D9F"/>
    <w:rsid w:val="7A3E8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8053"/>
  <w15:chartTrackingRefBased/>
  <w15:docId w15:val="{603C7805-A1D8-451D-9C51-3EDF2178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29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29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929D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0929D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29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929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29DA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929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29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29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29D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929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0929DA"/>
  </w:style>
  <w:style w:type="paragraph" w:styleId="Stopka">
    <w:name w:val="footer"/>
    <w:basedOn w:val="Normalny"/>
    <w:link w:val="Stopka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0929DA"/>
  </w:style>
  <w:style w:type="paragraph" w:styleId="Textbody" w:customStyle="1">
    <w:name w:val="Text body"/>
    <w:basedOn w:val="Normalny"/>
    <w:rsid w:val="00894E18"/>
    <w:pPr>
      <w:widowControl w:val="0"/>
      <w:suppressAutoHyphens/>
      <w:autoSpaceDN w:val="0"/>
      <w:spacing w:after="140" w:line="288" w:lineRule="auto"/>
    </w:pPr>
    <w:rPr>
      <w:rFonts w:ascii="Liberation Serif" w:hAnsi="Liberation Serif" w:eastAsia="Droid Sans Fallback" w:cs="FreeSans"/>
      <w:kern w:val="3"/>
      <w:lang w:eastAsia="zh-CN" w:bidi="hi-IN"/>
      <w14:ligatures w14:val="none"/>
    </w:rPr>
  </w:style>
  <w:style w:type="table" w:styleId="Tabelasiatki1jasnaakcent4">
    <w:name w:val="Grid Table 1 Light Accent 4"/>
    <w:basedOn w:val="Standardowy"/>
    <w:uiPriority w:val="46"/>
    <w:rsid w:val="00894E18"/>
    <w:pPr>
      <w:spacing w:after="0" w:line="240" w:lineRule="auto"/>
    </w:pPr>
    <w:tblPr>
      <w:tblStyleRowBandSize w:val="1"/>
      <w:tblStyleColBandSize w:val="1"/>
      <w:tblBorders>
        <w:top w:val="single" w:color="95DCF7" w:themeColor="accent4" w:themeTint="66" w:sz="4" w:space="0"/>
        <w:left w:val="single" w:color="95DCF7" w:themeColor="accent4" w:themeTint="66" w:sz="4" w:space="0"/>
        <w:bottom w:val="single" w:color="95DCF7" w:themeColor="accent4" w:themeTint="66" w:sz="4" w:space="0"/>
        <w:right w:val="single" w:color="95DCF7" w:themeColor="accent4" w:themeTint="66" w:sz="4" w:space="0"/>
        <w:insideH w:val="single" w:color="95DCF7" w:themeColor="accent4" w:themeTint="66" w:sz="4" w:space="0"/>
        <w:insideV w:val="single" w:color="95DCF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60CAF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wpaicg-chat-message" w:customStyle="1">
    <w:name w:val="wpaicg-chat-message"/>
    <w:basedOn w:val="Domylnaczcionkaakapitu"/>
    <w:rsid w:val="00894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papeteria_projekt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Grazyna Kozlowska</dc:creator>
  <keywords/>
  <dc:description/>
  <lastModifiedBy>Grażyna Kozłowska</lastModifiedBy>
  <revision>5</revision>
  <dcterms:created xsi:type="dcterms:W3CDTF">2026-04-02T09:24:00.0000000Z</dcterms:created>
  <dcterms:modified xsi:type="dcterms:W3CDTF">2026-04-02T11:14:44.6716243Z</dcterms:modified>
</coreProperties>
</file>